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HENCOK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Powton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A07B0" w:rsidRDefault="004A07B0" w:rsidP="004A0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  <w:bookmarkStart w:id="0" w:name="_GoBack"/>
      <w:bookmarkEnd w:id="0"/>
    </w:p>
    <w:sectPr w:rsidR="006B2F86" w:rsidRPr="004A07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7B0" w:rsidRDefault="004A07B0" w:rsidP="00E71FC3">
      <w:pPr>
        <w:spacing w:after="0" w:line="240" w:lineRule="auto"/>
      </w:pPr>
      <w:r>
        <w:separator/>
      </w:r>
    </w:p>
  </w:endnote>
  <w:endnote w:type="continuationSeparator" w:id="0">
    <w:p w:rsidR="004A07B0" w:rsidRDefault="004A07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7B0" w:rsidRDefault="004A07B0" w:rsidP="00E71FC3">
      <w:pPr>
        <w:spacing w:after="0" w:line="240" w:lineRule="auto"/>
      </w:pPr>
      <w:r>
        <w:separator/>
      </w:r>
    </w:p>
  </w:footnote>
  <w:footnote w:type="continuationSeparator" w:id="0">
    <w:p w:rsidR="004A07B0" w:rsidRDefault="004A07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B0"/>
    <w:rsid w:val="004A07B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DBE10"/>
  <w15:chartTrackingRefBased/>
  <w15:docId w15:val="{5AF4D75B-E50C-45C3-A370-8AB1014B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2016-05-31T10:21:00Z</dcterms:created>
  <dcterms:modified xsi:type="dcterms:W3CDTF">2016-05-31T10:22:00Z</dcterms:modified>
</cp:coreProperties>
</file>